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927503" w:rsidRPr="00927503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927503" w:rsidRPr="00927503" w:rsidRDefault="00927503" w:rsidP="007619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927503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Σωληνάρια πλαστικά RIA </w:t>
            </w:r>
            <w:bookmarkStart w:id="0" w:name="_GoBack"/>
            <w:bookmarkEnd w:id="0"/>
          </w:p>
        </w:tc>
      </w:tr>
      <w:tr w:rsidR="00927503" w:rsidRPr="00927503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927503" w:rsidRPr="00927503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927503" w:rsidRPr="00927503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2750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275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9275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275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9275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27503" w:rsidRPr="00927503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503" w:rsidRPr="00927503" w:rsidRDefault="00927503" w:rsidP="0092750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Σωληνάρια πλαστικά </w:t>
            </w:r>
            <w:r w:rsidRPr="00927503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RIA</w:t>
            </w:r>
            <w:r w:rsidRPr="00927503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των 5 </w:t>
            </w:r>
            <w:r w:rsidRPr="00927503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27503" w:rsidRPr="00927503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927503" w:rsidRPr="00927503" w:rsidRDefault="00927503" w:rsidP="0092750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503" w:rsidRPr="00927503" w:rsidRDefault="00927503" w:rsidP="0092750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Διαστάσεις: 12 x 75 </w:t>
            </w:r>
            <w:proofErr w:type="spellStart"/>
            <w:r w:rsidRPr="00927503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mm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927503" w:rsidRPr="00927503" w:rsidRDefault="00927503" w:rsidP="0092750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7503" w:rsidRPr="00927503" w:rsidRDefault="00927503" w:rsidP="0092750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927503" w:rsidRPr="00927503" w:rsidRDefault="00927503" w:rsidP="0092750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27503" w:rsidRPr="00927503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927503" w:rsidRPr="00927503" w:rsidRDefault="00927503" w:rsidP="0092750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503" w:rsidRPr="00927503" w:rsidRDefault="00927503" w:rsidP="0092750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Συσκευασία: 1000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27503" w:rsidRPr="00927503" w:rsidRDefault="00927503" w:rsidP="0092750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7503" w:rsidRPr="00927503" w:rsidRDefault="00927503" w:rsidP="0092750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927503" w:rsidRPr="00927503" w:rsidRDefault="00927503" w:rsidP="0092750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927503" w:rsidRPr="00927503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2750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927503">
              <w:rPr>
                <w:rFonts w:ascii="Tahoma" w:hAnsi="Tahoma" w:cs="Tahoma"/>
                <w:sz w:val="18"/>
                <w:szCs w:val="18"/>
              </w:rPr>
              <w:t>8 πακέτα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27503" w:rsidRPr="00927503" w:rsidRDefault="00927503" w:rsidP="009275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275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927503" w:rsidRDefault="00B43CAA" w:rsidP="00927503"/>
    <w:sectPr w:rsidR="00B43CAA" w:rsidRPr="0092750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61945"/>
    <w:rsid w:val="0080302B"/>
    <w:rsid w:val="00927503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60E7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46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2025-11-24T11:01:00Z</dcterms:created>
  <dcterms:modified xsi:type="dcterms:W3CDTF">2025-11-24T11:01:00Z</dcterms:modified>
</cp:coreProperties>
</file>